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DUFFELD</w:t>
      </w:r>
      <w:r>
        <w:rPr>
          <w:rFonts w:ascii="Times New Roman" w:hAnsi="Times New Roman" w:cs="Times New Roman"/>
          <w:sz w:val="24"/>
          <w:szCs w:val="24"/>
        </w:rPr>
        <w:t xml:space="preserve">    (fl.1450)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Ansthorp, West Riding of Yorkshire. Labourer.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Middleton(q.v.) brought a plaint of debt against him, 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Lyghtfote of Thuscross(q.v.), Matilda Durreld of Walton(q.v.) and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Hunter of Rosset(q.v.) [all places are in the West Riding of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Yorkshire].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406A91" w:rsidRDefault="00406A91" w:rsidP="00406A91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A91" w:rsidRDefault="00406A91" w:rsidP="00564E3C">
      <w:pPr>
        <w:spacing w:after="0" w:line="240" w:lineRule="auto"/>
      </w:pPr>
      <w:r>
        <w:separator/>
      </w:r>
    </w:p>
  </w:endnote>
  <w:endnote w:type="continuationSeparator" w:id="0">
    <w:p w:rsidR="00406A91" w:rsidRDefault="00406A9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6A91">
      <w:rPr>
        <w:rFonts w:ascii="Times New Roman" w:hAnsi="Times New Roman" w:cs="Times New Roman"/>
        <w:noProof/>
        <w:sz w:val="24"/>
        <w:szCs w:val="24"/>
      </w:rPr>
      <w:t>18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A91" w:rsidRDefault="00406A91" w:rsidP="00564E3C">
      <w:pPr>
        <w:spacing w:after="0" w:line="240" w:lineRule="auto"/>
      </w:pPr>
      <w:r>
        <w:separator/>
      </w:r>
    </w:p>
  </w:footnote>
  <w:footnote w:type="continuationSeparator" w:id="0">
    <w:p w:rsidR="00406A91" w:rsidRDefault="00406A9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91"/>
    <w:rsid w:val="00372DC6"/>
    <w:rsid w:val="00406A9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0C5BD-21CC-4B5D-8E1C-8CF0E410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06A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2016-01-18T22:40:00Z</dcterms:created>
  <dcterms:modified xsi:type="dcterms:W3CDTF">2016-01-18T22:40:00Z</dcterms:modified>
</cp:coreProperties>
</file>